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296" w:rsidRPr="00AE2774" w:rsidRDefault="00E33296" w:rsidP="00FB5D6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2774">
        <w:rPr>
          <w:rFonts w:ascii="Times New Roman" w:hAnsi="Times New Roman" w:cs="Times New Roman"/>
          <w:b/>
          <w:bCs/>
          <w:sz w:val="28"/>
          <w:szCs w:val="28"/>
        </w:rPr>
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</w:r>
    </w:p>
    <w:p w:rsidR="00E33296" w:rsidRDefault="00E33296" w:rsidP="00FB5D63">
      <w:pPr>
        <w:pStyle w:val="BodyText2"/>
        <w:spacing w:after="0" w:line="240" w:lineRule="auto"/>
        <w:ind w:left="357"/>
        <w:jc w:val="center"/>
        <w:rPr>
          <w:b/>
          <w:bCs/>
        </w:rPr>
      </w:pPr>
      <w:r>
        <w:rPr>
          <w:b/>
          <w:bCs/>
        </w:rPr>
        <w:t>Задания к рубежному контролю №1</w:t>
      </w:r>
    </w:p>
    <w:p w:rsidR="00E33296" w:rsidRDefault="00E33296" w:rsidP="00FB5D63">
      <w:pPr>
        <w:pStyle w:val="BodyText2"/>
        <w:spacing w:after="0" w:line="240" w:lineRule="auto"/>
        <w:ind w:left="357"/>
      </w:pPr>
    </w:p>
    <w:p w:rsidR="00E33296" w:rsidRDefault="00E33296" w:rsidP="00FB5D63">
      <w:pPr>
        <w:pStyle w:val="BodyText2"/>
        <w:spacing w:after="0" w:line="240" w:lineRule="auto"/>
        <w:ind w:left="357"/>
      </w:pPr>
      <w:r>
        <w:rPr>
          <w:lang w:val="en-US"/>
        </w:rPr>
        <w:t>I</w:t>
      </w:r>
      <w:r>
        <w:t>.</w:t>
      </w:r>
      <w:r>
        <w:rPr>
          <w:u w:val="single"/>
        </w:rPr>
        <w:t xml:space="preserve"> Контрольная работа</w:t>
      </w:r>
      <w:r>
        <w:t xml:space="preserve"> – 5 баллов.</w:t>
      </w:r>
    </w:p>
    <w:p w:rsidR="00E33296" w:rsidRDefault="00E33296" w:rsidP="00FB5D63">
      <w:pPr>
        <w:pStyle w:val="BodyText2"/>
        <w:spacing w:after="0" w:line="240" w:lineRule="auto"/>
        <w:ind w:left="357"/>
      </w:pPr>
      <w:r>
        <w:t xml:space="preserve">                 </w:t>
      </w:r>
    </w:p>
    <w:p w:rsidR="00E33296" w:rsidRDefault="00E33296" w:rsidP="00FB5D63">
      <w:pPr>
        <w:pStyle w:val="BodyText2"/>
        <w:spacing w:after="0" w:line="240" w:lineRule="auto"/>
        <w:ind w:left="357"/>
      </w:pPr>
      <w:r>
        <w:t>1 вариант: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                1.Образование Казахской АССР.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                2.Коллективизация в Казахстане: особенности и итоги.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>2 вариант: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                1.Установление Советской власти в Казахстане и его       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                   особенности.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                2.Особенности индустриализации в Казахстане.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rPr>
          <w:lang w:val="en-US"/>
        </w:rPr>
        <w:t>II</w:t>
      </w:r>
      <w:r>
        <w:rPr>
          <w:u w:val="single"/>
        </w:rPr>
        <w:t xml:space="preserve">. Коллоквиум (собеседование) – </w:t>
      </w:r>
      <w:r>
        <w:t>5 баллов.</w:t>
      </w:r>
    </w:p>
    <w:p w:rsidR="00E33296" w:rsidRDefault="00E33296" w:rsidP="00FB5D63">
      <w:pPr>
        <w:pStyle w:val="BodyText2"/>
        <w:spacing w:after="0" w:line="240" w:lineRule="auto"/>
        <w:ind w:left="360"/>
      </w:pPr>
    </w:p>
    <w:p w:rsidR="00E33296" w:rsidRDefault="00E33296" w:rsidP="00FB5D63">
      <w:pPr>
        <w:pStyle w:val="BodyText2"/>
        <w:spacing w:after="0" w:line="240" w:lineRule="auto"/>
        <w:ind w:left="360"/>
      </w:pPr>
      <w:r>
        <w:t>1.Вклад тружеников Казахстана в победу над фашизмом.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>2.«Дело Бекмаханова».  Что вы знаете об этом?</w:t>
      </w:r>
    </w:p>
    <w:p w:rsidR="00E33296" w:rsidRDefault="00E33296" w:rsidP="00FB5D63">
      <w:pPr>
        <w:pStyle w:val="BodyText2"/>
        <w:spacing w:after="0" w:line="240" w:lineRule="auto"/>
      </w:pPr>
      <w:r>
        <w:t xml:space="preserve">     3.Суть и перспективы реформы 1965г. в Казахстане.</w:t>
      </w:r>
    </w:p>
    <w:p w:rsidR="00E33296" w:rsidRDefault="00E33296" w:rsidP="00FB5D63">
      <w:pPr>
        <w:pStyle w:val="BodyText2"/>
        <w:spacing w:after="0" w:line="240" w:lineRule="auto"/>
      </w:pPr>
      <w:r>
        <w:t xml:space="preserve">     4.Почему 70-80годы в жизни страны народом наречены как годы            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   «застоя»?</w:t>
      </w:r>
    </w:p>
    <w:p w:rsidR="00E33296" w:rsidRDefault="00E33296" w:rsidP="00FB5D63">
      <w:pPr>
        <w:pStyle w:val="BodyText2"/>
        <w:spacing w:after="0" w:line="240" w:lineRule="auto"/>
        <w:ind w:left="360"/>
        <w:jc w:val="center"/>
        <w:rPr>
          <w:b/>
          <w:bCs/>
        </w:rPr>
      </w:pPr>
      <w:r>
        <w:rPr>
          <w:b/>
          <w:bCs/>
        </w:rPr>
        <w:t>Задания к рубежному контролю №2</w:t>
      </w:r>
    </w:p>
    <w:p w:rsidR="00E33296" w:rsidRDefault="00E33296" w:rsidP="00FB5D63">
      <w:pPr>
        <w:pStyle w:val="BodyText2"/>
        <w:spacing w:after="0" w:line="240" w:lineRule="auto"/>
        <w:ind w:left="360"/>
        <w:rPr>
          <w:u w:val="single"/>
        </w:rPr>
      </w:pPr>
      <w:r>
        <w:rPr>
          <w:lang w:val="en-US"/>
        </w:rPr>
        <w:t>I</w:t>
      </w:r>
      <w:r>
        <w:t xml:space="preserve">. </w:t>
      </w:r>
      <w:r>
        <w:rPr>
          <w:u w:val="single"/>
        </w:rPr>
        <w:t xml:space="preserve">Коллоквиум по теме «Казахстан – суверенное, независимое   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rPr>
          <w:u w:val="single"/>
        </w:rPr>
        <w:t xml:space="preserve">   государство» -  </w:t>
      </w:r>
      <w:r>
        <w:t>5 баллов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1.Когда была принята «Декларация о государственном суверенитете  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   Казахской ССР»? Проанализируйте основные положения.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2.Когда был принят закон о государственной независимости 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   Республики Казахстан. Суть основных положений.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3.Какие главные идеи отражены в государственной символике 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 xml:space="preserve">   Республики Казахстан.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>4.Причины введения национальной валюты – тенге.</w:t>
      </w:r>
    </w:p>
    <w:p w:rsidR="00E33296" w:rsidRDefault="00E33296" w:rsidP="00FB5D63">
      <w:pPr>
        <w:pStyle w:val="BodyText2"/>
        <w:spacing w:after="0" w:line="240" w:lineRule="auto"/>
        <w:ind w:left="360"/>
      </w:pPr>
      <w:r>
        <w:t>5.С какого времени в республике действует двухпалатный парламент.</w:t>
      </w:r>
    </w:p>
    <w:p w:rsidR="00E33296" w:rsidRDefault="00E33296" w:rsidP="00FB5D63">
      <w:pPr>
        <w:pStyle w:val="BodyText2"/>
        <w:spacing w:after="0" w:line="240" w:lineRule="auto"/>
      </w:pPr>
      <w:r>
        <w:t xml:space="preserve">    </w:t>
      </w:r>
      <w:r>
        <w:rPr>
          <w:lang w:val="en-US"/>
        </w:rPr>
        <w:t>II</w:t>
      </w:r>
      <w:r>
        <w:t xml:space="preserve">. </w:t>
      </w:r>
      <w:r>
        <w:rPr>
          <w:u w:val="single"/>
        </w:rPr>
        <w:t>Контрольная работа</w:t>
      </w:r>
      <w:r>
        <w:t xml:space="preserve"> – 5 баллов.</w:t>
      </w:r>
    </w:p>
    <w:p w:rsidR="00E33296" w:rsidRDefault="00E33296" w:rsidP="00FB5D63">
      <w:pPr>
        <w:pStyle w:val="BodyText2"/>
        <w:spacing w:after="0" w:line="240" w:lineRule="auto"/>
      </w:pPr>
      <w:r>
        <w:t xml:space="preserve">        1вариант: </w:t>
      </w:r>
    </w:p>
    <w:p w:rsidR="00E33296" w:rsidRDefault="00E33296" w:rsidP="00FB5D63">
      <w:pPr>
        <w:pStyle w:val="BodyText2"/>
        <w:spacing w:after="0" w:line="240" w:lineRule="auto"/>
      </w:pPr>
      <w:r>
        <w:t xml:space="preserve">                         Сравнить содержание Конституции 1993г. и Конституции </w:t>
      </w:r>
    </w:p>
    <w:p w:rsidR="00E33296" w:rsidRDefault="00E33296" w:rsidP="00FB5D63">
      <w:pPr>
        <w:pStyle w:val="BodyText2"/>
        <w:spacing w:after="0" w:line="240" w:lineRule="auto"/>
      </w:pPr>
      <w:r>
        <w:t xml:space="preserve">                         1995 г.: общее и отличия</w:t>
      </w:r>
    </w:p>
    <w:p w:rsidR="00E33296" w:rsidRDefault="00E33296" w:rsidP="00FB5D63">
      <w:pPr>
        <w:pStyle w:val="BodyText2"/>
        <w:spacing w:after="0" w:line="240" w:lineRule="auto"/>
      </w:pPr>
      <w:r>
        <w:t xml:space="preserve">       2вариант:</w:t>
      </w:r>
    </w:p>
    <w:p w:rsidR="00E33296" w:rsidRDefault="00E33296" w:rsidP="00FB5D63">
      <w:pPr>
        <w:pStyle w:val="BodyText2"/>
        <w:spacing w:after="0" w:line="240" w:lineRule="auto"/>
      </w:pPr>
      <w:r>
        <w:t xml:space="preserve">                         Составить исторический портрет президента Н.Назарбаева</w:t>
      </w:r>
    </w:p>
    <w:p w:rsidR="00E33296" w:rsidRDefault="00E33296" w:rsidP="00FB5D63">
      <w:pPr>
        <w:pStyle w:val="BodyText2"/>
        <w:spacing w:after="0" w:line="240" w:lineRule="auto"/>
      </w:pPr>
      <w:r>
        <w:t xml:space="preserve">                                                                                                 Итого: 10 баллов  </w:t>
      </w:r>
    </w:p>
    <w:p w:rsidR="00E33296" w:rsidRDefault="00E33296"/>
    <w:sectPr w:rsidR="00E33296" w:rsidSect="00947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D63"/>
    <w:rsid w:val="00334072"/>
    <w:rsid w:val="004E26A7"/>
    <w:rsid w:val="00947EEA"/>
    <w:rsid w:val="009764CA"/>
    <w:rsid w:val="00AE2774"/>
    <w:rsid w:val="00E33296"/>
    <w:rsid w:val="00FB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EE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FB5D63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5D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268</Words>
  <Characters>1532</Characters>
  <Application>Microsoft Office Outlook</Application>
  <DocSecurity>0</DocSecurity>
  <Lines>0</Lines>
  <Paragraphs>0</Paragraphs>
  <ScaleCrop>false</ScaleCrop>
  <Company>КГУ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2010-09-24T09:50:00Z</dcterms:created>
  <dcterms:modified xsi:type="dcterms:W3CDTF">2013-10-03T08:55:00Z</dcterms:modified>
</cp:coreProperties>
</file>